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A6C52" w14:textId="77777777" w:rsidR="00C47B50" w:rsidRDefault="00C47B50" w:rsidP="00C47B50">
      <w:pPr>
        <w:pStyle w:val="NoSpacing"/>
      </w:pPr>
      <w:r>
        <w:rPr>
          <w:u w:val="single"/>
        </w:rPr>
        <w:t>Thomas ALDERTON</w:t>
      </w:r>
      <w:r>
        <w:t xml:space="preserve">     (fl.1484)</w:t>
      </w:r>
    </w:p>
    <w:p w14:paraId="4AFA8D2F" w14:textId="77777777" w:rsidR="00C47B50" w:rsidRDefault="00C47B50" w:rsidP="00C47B50">
      <w:pPr>
        <w:pStyle w:val="NoSpacing"/>
      </w:pPr>
      <w:r>
        <w:t>Butcher.</w:t>
      </w:r>
    </w:p>
    <w:p w14:paraId="0907269C" w14:textId="77777777" w:rsidR="00C47B50" w:rsidRDefault="00C47B50" w:rsidP="00C47B50">
      <w:pPr>
        <w:pStyle w:val="NoSpacing"/>
        <w:tabs>
          <w:tab w:val="left" w:pos="960"/>
        </w:tabs>
      </w:pPr>
      <w:r>
        <w:tab/>
      </w:r>
    </w:p>
    <w:p w14:paraId="7260DCAD" w14:textId="77777777" w:rsidR="00C47B50" w:rsidRDefault="00C47B50" w:rsidP="00C47B50">
      <w:pPr>
        <w:pStyle w:val="NoSpacing"/>
      </w:pPr>
    </w:p>
    <w:p w14:paraId="08FEC6EC" w14:textId="77777777" w:rsidR="00C47B50" w:rsidRDefault="00C47B50" w:rsidP="00C47B50">
      <w:pPr>
        <w:pStyle w:val="NoSpacing"/>
      </w:pPr>
      <w:r>
        <w:tab/>
        <w:t>1484</w:t>
      </w:r>
      <w:r>
        <w:tab/>
        <w:t xml:space="preserve">He made a plaint of debt against Robert Stubbes of Stourton(q.v.), </w:t>
      </w:r>
    </w:p>
    <w:p w14:paraId="3121F8C4" w14:textId="4DB47004" w:rsidR="00C47B50" w:rsidRDefault="00C47B50" w:rsidP="00C47B50">
      <w:pPr>
        <w:pStyle w:val="NoSpacing"/>
      </w:pPr>
      <w:r>
        <w:tab/>
      </w:r>
      <w:r>
        <w:tab/>
        <w:t>Robert Wyncote of Frome Selwood(q.v.) and John Hurt of Bulnan(q.v.).</w:t>
      </w:r>
    </w:p>
    <w:p w14:paraId="7F515768" w14:textId="77777777" w:rsidR="00C47B50" w:rsidRPr="006D2F96" w:rsidRDefault="00C47B50" w:rsidP="00C47B5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6E9339AC" w14:textId="77777777" w:rsidR="00C47B50" w:rsidRDefault="00C47B50" w:rsidP="00C47B50">
      <w:pPr>
        <w:pStyle w:val="NoSpacing"/>
      </w:pPr>
    </w:p>
    <w:p w14:paraId="2118764B" w14:textId="77777777" w:rsidR="00C47B50" w:rsidRDefault="00C47B50" w:rsidP="00C47B50">
      <w:pPr>
        <w:pStyle w:val="NoSpacing"/>
      </w:pPr>
    </w:p>
    <w:p w14:paraId="427EE9FF" w14:textId="77777777" w:rsidR="00E47068" w:rsidRPr="00C009D8" w:rsidRDefault="00C47B50" w:rsidP="00C47B50">
      <w:pPr>
        <w:pStyle w:val="NoSpacing"/>
      </w:pPr>
      <w:r>
        <w:t>22 April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6544A" w14:textId="77777777" w:rsidR="00C47B50" w:rsidRDefault="00C47B50" w:rsidP="00920DE3">
      <w:pPr>
        <w:spacing w:after="0" w:line="240" w:lineRule="auto"/>
      </w:pPr>
      <w:r>
        <w:separator/>
      </w:r>
    </w:p>
  </w:endnote>
  <w:endnote w:type="continuationSeparator" w:id="0">
    <w:p w14:paraId="163283A2" w14:textId="77777777" w:rsidR="00C47B50" w:rsidRDefault="00C47B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7260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9FC6" w14:textId="77777777" w:rsidR="00C009D8" w:rsidRPr="00C009D8" w:rsidRDefault="00C009D8">
    <w:pPr>
      <w:pStyle w:val="Footer"/>
    </w:pPr>
    <w:r>
      <w:t>Copyright I.S.Rogers 9 August 2013</w:t>
    </w:r>
  </w:p>
  <w:p w14:paraId="6ACA113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92B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B1CF" w14:textId="77777777" w:rsidR="00C47B50" w:rsidRDefault="00C47B50" w:rsidP="00920DE3">
      <w:pPr>
        <w:spacing w:after="0" w:line="240" w:lineRule="auto"/>
      </w:pPr>
      <w:r>
        <w:separator/>
      </w:r>
    </w:p>
  </w:footnote>
  <w:footnote w:type="continuationSeparator" w:id="0">
    <w:p w14:paraId="7324D705" w14:textId="77777777" w:rsidR="00C47B50" w:rsidRDefault="00C47B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853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ED7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BB69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B50"/>
    <w:rsid w:val="00120749"/>
    <w:rsid w:val="003824F2"/>
    <w:rsid w:val="00624CAE"/>
    <w:rsid w:val="00920DE3"/>
    <w:rsid w:val="00C009D8"/>
    <w:rsid w:val="00C47B50"/>
    <w:rsid w:val="00CF53C8"/>
    <w:rsid w:val="00DC4F0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4B64A"/>
  <w15:docId w15:val="{E51CFB60-E21A-4A97-8CFD-04FE3250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47B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2015-05-14T21:09:00Z</dcterms:created>
  <dcterms:modified xsi:type="dcterms:W3CDTF">2022-02-19T21:47:00Z</dcterms:modified>
</cp:coreProperties>
</file>